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A4D" w:rsidRDefault="00906A4D" w:rsidP="00A0656F">
      <w:pPr>
        <w:spacing w:after="200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GoBack"/>
      <w:bookmarkEnd w:id="0"/>
    </w:p>
    <w:p w:rsidR="001D599B" w:rsidRDefault="00180D72" w:rsidP="001D599B">
      <w:pPr>
        <w:spacing w:after="200" w:line="276" w:lineRule="auto"/>
        <w:contextualSpacing/>
        <w:jc w:val="center"/>
        <w:rPr>
          <w:rFonts w:eastAsia="Calibri"/>
          <w:szCs w:val="28"/>
          <w:lang w:eastAsia="en-US"/>
        </w:rPr>
      </w:pPr>
      <w:r w:rsidRPr="00B21D9D">
        <w:rPr>
          <w:rFonts w:eastAsia="Calibri"/>
          <w:szCs w:val="28"/>
          <w:lang w:eastAsia="en-US"/>
        </w:rPr>
        <w:t>ПОЯСНИТЕЛЬНАЯ ЗАПИСКА</w:t>
      </w:r>
      <w:r w:rsidRPr="00B21D9D">
        <w:rPr>
          <w:rFonts w:eastAsia="Calibri"/>
          <w:szCs w:val="28"/>
          <w:lang w:eastAsia="en-US"/>
        </w:rPr>
        <w:br/>
        <w:t xml:space="preserve">к проекту решения Оренбургского городского Совета </w:t>
      </w:r>
    </w:p>
    <w:p w:rsidR="001D599B" w:rsidRDefault="00180D72" w:rsidP="001D599B">
      <w:pPr>
        <w:spacing w:after="200" w:line="276" w:lineRule="auto"/>
        <w:contextualSpacing/>
        <w:jc w:val="center"/>
        <w:rPr>
          <w:rFonts w:eastAsia="Calibri"/>
          <w:szCs w:val="28"/>
          <w:lang w:eastAsia="en-US"/>
        </w:rPr>
      </w:pPr>
      <w:r w:rsidRPr="00B21D9D">
        <w:rPr>
          <w:rFonts w:eastAsia="Calibri"/>
          <w:szCs w:val="28"/>
          <w:lang w:eastAsia="en-US"/>
        </w:rPr>
        <w:t>«</w:t>
      </w:r>
      <w:r w:rsidR="001D599B" w:rsidRPr="001D599B">
        <w:rPr>
          <w:rFonts w:eastAsia="Calibri"/>
          <w:szCs w:val="28"/>
          <w:lang w:eastAsia="en-US"/>
        </w:rPr>
        <w:t>Об утверждении Положения о муниципальном лесном контроле</w:t>
      </w:r>
    </w:p>
    <w:p w:rsidR="00180D72" w:rsidRPr="00B21D9D" w:rsidRDefault="001D599B" w:rsidP="001D599B">
      <w:pPr>
        <w:spacing w:after="200" w:line="276" w:lineRule="auto"/>
        <w:contextualSpacing/>
        <w:jc w:val="center"/>
        <w:rPr>
          <w:rFonts w:eastAsia="Calibri"/>
          <w:szCs w:val="28"/>
          <w:lang w:eastAsia="en-US"/>
        </w:rPr>
      </w:pPr>
      <w:r w:rsidRPr="001D599B">
        <w:rPr>
          <w:rFonts w:eastAsia="Calibri"/>
          <w:szCs w:val="28"/>
          <w:lang w:eastAsia="en-US"/>
        </w:rPr>
        <w:t>на территории муниципального образования «город Оренбург»</w:t>
      </w:r>
    </w:p>
    <w:p w:rsidR="0024482F" w:rsidRPr="00B21D9D" w:rsidRDefault="0024482F" w:rsidP="00214F6C">
      <w:pPr>
        <w:spacing w:line="276" w:lineRule="auto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7D70B4" w:rsidRDefault="004C01DB" w:rsidP="002A7219">
      <w:pPr>
        <w:spacing w:line="276" w:lineRule="auto"/>
        <w:ind w:right="-1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="00180D72" w:rsidRPr="007F437A">
        <w:rPr>
          <w:rFonts w:eastAsia="Calibri"/>
          <w:szCs w:val="28"/>
          <w:lang w:eastAsia="en-US"/>
        </w:rPr>
        <w:t xml:space="preserve">роектом решения Оренбургского городского Совета предлагается </w:t>
      </w:r>
      <w:r w:rsidR="002A7219" w:rsidRPr="002A7219">
        <w:rPr>
          <w:rFonts w:eastAsia="Calibri"/>
          <w:szCs w:val="28"/>
          <w:lang w:eastAsia="en-US"/>
        </w:rPr>
        <w:t>утвер</w:t>
      </w:r>
      <w:r w:rsidR="002A7219">
        <w:rPr>
          <w:rFonts w:eastAsia="Calibri"/>
          <w:szCs w:val="28"/>
          <w:lang w:eastAsia="en-US"/>
        </w:rPr>
        <w:t>дить</w:t>
      </w:r>
      <w:r w:rsidR="002A7219" w:rsidRPr="002A7219">
        <w:rPr>
          <w:rFonts w:eastAsia="Calibri"/>
          <w:szCs w:val="28"/>
          <w:lang w:eastAsia="en-US"/>
        </w:rPr>
        <w:t xml:space="preserve"> Положени</w:t>
      </w:r>
      <w:r w:rsidR="002A7219">
        <w:rPr>
          <w:rFonts w:eastAsia="Calibri"/>
          <w:szCs w:val="28"/>
          <w:lang w:eastAsia="en-US"/>
        </w:rPr>
        <w:t>е</w:t>
      </w:r>
      <w:r w:rsidR="002A7219" w:rsidRPr="002A7219">
        <w:rPr>
          <w:rFonts w:eastAsia="Calibri"/>
          <w:szCs w:val="28"/>
          <w:lang w:eastAsia="en-US"/>
        </w:rPr>
        <w:t xml:space="preserve"> о муниципальном лесном контроле</w:t>
      </w:r>
      <w:r w:rsidR="002A7219">
        <w:rPr>
          <w:rFonts w:eastAsia="Calibri"/>
          <w:szCs w:val="28"/>
          <w:lang w:eastAsia="en-US"/>
        </w:rPr>
        <w:t xml:space="preserve"> </w:t>
      </w:r>
      <w:r w:rsidR="002A7219" w:rsidRPr="002A7219">
        <w:rPr>
          <w:rFonts w:eastAsia="Calibri"/>
          <w:szCs w:val="28"/>
          <w:lang w:eastAsia="en-US"/>
        </w:rPr>
        <w:t>на территории муниципального образования «город Оренбург</w:t>
      </w:r>
      <w:r w:rsidR="007D70B4">
        <w:rPr>
          <w:rFonts w:eastAsia="Calibri"/>
          <w:szCs w:val="28"/>
          <w:lang w:eastAsia="en-US"/>
        </w:rPr>
        <w:t>».</w:t>
      </w:r>
    </w:p>
    <w:p w:rsidR="00155CBF" w:rsidRDefault="005901AC" w:rsidP="002A7219">
      <w:pPr>
        <w:spacing w:line="276" w:lineRule="auto"/>
        <w:ind w:right="-1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</w:t>
      </w:r>
      <w:r w:rsidR="004C01DB" w:rsidRPr="007F437A">
        <w:rPr>
          <w:rFonts w:eastAsia="Calibri"/>
          <w:szCs w:val="28"/>
          <w:lang w:eastAsia="en-US"/>
        </w:rPr>
        <w:t xml:space="preserve"> соответстви</w:t>
      </w:r>
      <w:r w:rsidR="00202855">
        <w:rPr>
          <w:rFonts w:eastAsia="Calibri"/>
          <w:szCs w:val="28"/>
          <w:lang w:eastAsia="en-US"/>
        </w:rPr>
        <w:t>и</w:t>
      </w:r>
      <w:r w:rsidR="004C01DB" w:rsidRPr="007F437A">
        <w:rPr>
          <w:rFonts w:eastAsia="Calibri"/>
          <w:szCs w:val="28"/>
          <w:lang w:eastAsia="en-US"/>
        </w:rPr>
        <w:t xml:space="preserve"> с</w:t>
      </w:r>
      <w:r w:rsidR="00202855">
        <w:rPr>
          <w:rFonts w:eastAsia="Calibri"/>
          <w:szCs w:val="28"/>
          <w:lang w:eastAsia="en-US"/>
        </w:rPr>
        <w:t>о</w:t>
      </w:r>
      <w:r w:rsidR="00A83294" w:rsidRPr="00A83294">
        <w:t xml:space="preserve"> </w:t>
      </w:r>
      <w:r w:rsidR="00A83294" w:rsidRPr="00A83294">
        <w:rPr>
          <w:rFonts w:eastAsia="Calibri"/>
          <w:szCs w:val="28"/>
          <w:lang w:eastAsia="en-US"/>
        </w:rPr>
        <w:t>стать</w:t>
      </w:r>
      <w:r w:rsidR="00202855">
        <w:rPr>
          <w:rFonts w:eastAsia="Calibri"/>
          <w:szCs w:val="28"/>
          <w:lang w:eastAsia="en-US"/>
        </w:rPr>
        <w:t>ей</w:t>
      </w:r>
      <w:r w:rsidR="00A83294" w:rsidRPr="00A83294">
        <w:rPr>
          <w:rFonts w:eastAsia="Calibri"/>
          <w:szCs w:val="28"/>
          <w:lang w:eastAsia="en-US"/>
        </w:rPr>
        <w:t xml:space="preserve"> 84 Лесного кодекса Российской Федерации</w:t>
      </w:r>
      <w:r w:rsidR="00202855">
        <w:rPr>
          <w:rFonts w:eastAsia="Calibri"/>
          <w:szCs w:val="28"/>
          <w:lang w:eastAsia="en-US"/>
        </w:rPr>
        <w:t xml:space="preserve"> осуществление муниципального лесного контроля в отношении лесных участков, находящихся в муниципальной </w:t>
      </w:r>
      <w:r w:rsidR="00996874">
        <w:rPr>
          <w:rFonts w:eastAsia="Calibri"/>
          <w:szCs w:val="28"/>
          <w:lang w:eastAsia="en-US"/>
        </w:rPr>
        <w:t xml:space="preserve">собственности, </w:t>
      </w:r>
      <w:r w:rsidR="00155CBF">
        <w:rPr>
          <w:rFonts w:eastAsia="Calibri"/>
          <w:szCs w:val="28"/>
          <w:lang w:eastAsia="en-US"/>
        </w:rPr>
        <w:t>отнесено к полномочиям органов местного самоуправления.</w:t>
      </w:r>
    </w:p>
    <w:p w:rsidR="005817FC" w:rsidRDefault="00911B6E" w:rsidP="005817FC">
      <w:pPr>
        <w:spacing w:line="276" w:lineRule="auto"/>
        <w:ind w:right="-1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Пунктом 4 части 2 статьи 3 Федерального закона от 31.07.2020 № 248</w:t>
      </w:r>
      <w:r w:rsidR="00E216E9">
        <w:rPr>
          <w:rFonts w:eastAsia="Calibri"/>
          <w:szCs w:val="28"/>
          <w:lang w:eastAsia="en-US"/>
        </w:rPr>
        <w:t xml:space="preserve"> </w:t>
      </w:r>
      <w:r w:rsidR="00652DA4">
        <w:rPr>
          <w:rFonts w:eastAsia="Calibri"/>
          <w:szCs w:val="28"/>
          <w:lang w:eastAsia="en-US"/>
        </w:rPr>
        <w:t xml:space="preserve">                       </w:t>
      </w:r>
      <w:r w:rsidR="00E216E9">
        <w:rPr>
          <w:rFonts w:eastAsia="Calibri"/>
          <w:szCs w:val="28"/>
          <w:lang w:eastAsia="en-US"/>
        </w:rPr>
        <w:t>«</w:t>
      </w:r>
      <w:r w:rsidR="00652DA4" w:rsidRPr="00652DA4">
        <w:rPr>
          <w:rFonts w:eastAsia="Calibri"/>
          <w:szCs w:val="28"/>
          <w:lang w:eastAsia="en-US"/>
        </w:rPr>
        <w:t>О государственном контроле (надзоре) и муниципальном контроле в Российской Федерации</w:t>
      </w:r>
      <w:r w:rsidR="00E216E9">
        <w:rPr>
          <w:rFonts w:eastAsia="Calibri"/>
          <w:szCs w:val="28"/>
          <w:lang w:eastAsia="en-US"/>
        </w:rPr>
        <w:t>»</w:t>
      </w:r>
      <w:r w:rsidR="00B14B86">
        <w:rPr>
          <w:rFonts w:eastAsia="Calibri"/>
          <w:szCs w:val="28"/>
          <w:lang w:eastAsia="en-US"/>
        </w:rPr>
        <w:t xml:space="preserve"> предусмотрено, что порядок организации и осуществления муниципального контроля </w:t>
      </w:r>
      <w:r w:rsidR="00134195">
        <w:rPr>
          <w:rFonts w:eastAsia="Calibri"/>
          <w:szCs w:val="28"/>
          <w:lang w:eastAsia="en-US"/>
        </w:rPr>
        <w:t xml:space="preserve">устанавливается </w:t>
      </w:r>
      <w:r w:rsidR="00134195" w:rsidRPr="00134195">
        <w:rPr>
          <w:rFonts w:eastAsia="Calibri"/>
          <w:szCs w:val="28"/>
          <w:lang w:eastAsia="en-US"/>
        </w:rPr>
        <w:t>положением о виде муниципального контроля, утверждаемым представительным органом муниципального образования.</w:t>
      </w:r>
    </w:p>
    <w:p w:rsidR="005817FC" w:rsidRDefault="005817FC" w:rsidP="005817FC">
      <w:pPr>
        <w:spacing w:line="276" w:lineRule="auto"/>
        <w:ind w:right="-1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Проектом решения предлагается определить, что от имени Администрации города Оренбурга данный вид контроля осуществляет отдел охраны окружающей среды администрации города </w:t>
      </w:r>
      <w:r w:rsidR="003F35CB">
        <w:rPr>
          <w:rFonts w:eastAsia="Calibri"/>
          <w:szCs w:val="28"/>
          <w:lang w:eastAsia="en-US"/>
        </w:rPr>
        <w:t>О</w:t>
      </w:r>
      <w:r>
        <w:rPr>
          <w:rFonts w:eastAsia="Calibri"/>
          <w:szCs w:val="28"/>
          <w:lang w:eastAsia="en-US"/>
        </w:rPr>
        <w:t>ренбурга</w:t>
      </w:r>
      <w:r w:rsidR="003F35CB">
        <w:rPr>
          <w:rFonts w:eastAsia="Calibri"/>
          <w:szCs w:val="28"/>
          <w:lang w:eastAsia="en-US"/>
        </w:rPr>
        <w:t>.</w:t>
      </w:r>
    </w:p>
    <w:p w:rsidR="00A664E4" w:rsidRDefault="00A664E4" w:rsidP="005817FC">
      <w:pPr>
        <w:spacing w:line="276" w:lineRule="auto"/>
        <w:ind w:right="-1" w:firstLine="709"/>
        <w:jc w:val="both"/>
        <w:rPr>
          <w:rFonts w:eastAsia="Calibri"/>
          <w:szCs w:val="28"/>
          <w:lang w:eastAsia="en-US"/>
        </w:rPr>
      </w:pPr>
      <w:r w:rsidRPr="00A664E4">
        <w:rPr>
          <w:rFonts w:eastAsia="Calibri"/>
          <w:szCs w:val="28"/>
          <w:lang w:eastAsia="en-US"/>
        </w:rPr>
        <w:t xml:space="preserve">Предметом муниципального лесного контроля является соблюдение юридическими лицами, индивидуальными предпринимателями и гражданами </w:t>
      </w:r>
      <w:r>
        <w:rPr>
          <w:rFonts w:eastAsia="Calibri"/>
          <w:szCs w:val="28"/>
          <w:lang w:eastAsia="en-US"/>
        </w:rPr>
        <w:t xml:space="preserve">                   </w:t>
      </w:r>
      <w:r w:rsidRPr="00A664E4">
        <w:rPr>
          <w:rFonts w:eastAsia="Calibri"/>
          <w:szCs w:val="28"/>
          <w:lang w:eastAsia="en-US"/>
        </w:rPr>
        <w:t xml:space="preserve">в отношении лесных участков, находящихся в муниципальной собственности, требований, установленных в соответствии с </w:t>
      </w:r>
      <w:r w:rsidR="0035490F">
        <w:rPr>
          <w:rFonts w:eastAsia="Calibri"/>
          <w:szCs w:val="28"/>
          <w:lang w:eastAsia="en-US"/>
        </w:rPr>
        <w:t>Лесным кодексом</w:t>
      </w:r>
      <w:r w:rsidRPr="00A664E4">
        <w:rPr>
          <w:rFonts w:eastAsia="Calibri"/>
          <w:szCs w:val="28"/>
          <w:lang w:eastAsia="en-US"/>
        </w:rPr>
        <w:t>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</w:r>
    </w:p>
    <w:p w:rsidR="0024482F" w:rsidRPr="00F52DAC" w:rsidRDefault="0024482F" w:rsidP="00214F6C">
      <w:pPr>
        <w:spacing w:line="276" w:lineRule="auto"/>
        <w:ind w:right="-1" w:firstLine="709"/>
        <w:rPr>
          <w:sz w:val="24"/>
          <w:szCs w:val="27"/>
        </w:rPr>
      </w:pPr>
    </w:p>
    <w:p w:rsidR="004F38D7" w:rsidRPr="00DF6821" w:rsidRDefault="004F38D7" w:rsidP="00214F6C">
      <w:pPr>
        <w:spacing w:line="276" w:lineRule="auto"/>
        <w:ind w:right="-1"/>
        <w:rPr>
          <w:sz w:val="10"/>
          <w:szCs w:val="27"/>
        </w:rPr>
      </w:pPr>
    </w:p>
    <w:p w:rsidR="006B0E08" w:rsidRDefault="006B0E08" w:rsidP="00214F6C">
      <w:pPr>
        <w:spacing w:line="276" w:lineRule="auto"/>
        <w:ind w:right="-1"/>
        <w:rPr>
          <w:szCs w:val="28"/>
        </w:rPr>
      </w:pPr>
      <w:r>
        <w:rPr>
          <w:szCs w:val="28"/>
        </w:rPr>
        <w:t>Первый заместитель</w:t>
      </w:r>
    </w:p>
    <w:p w:rsidR="00AD07A1" w:rsidRPr="00762857" w:rsidRDefault="00180D72" w:rsidP="006B0E08">
      <w:pPr>
        <w:spacing w:line="276" w:lineRule="auto"/>
        <w:rPr>
          <w:szCs w:val="28"/>
        </w:rPr>
      </w:pPr>
      <w:r w:rsidRPr="00180D72">
        <w:rPr>
          <w:szCs w:val="28"/>
        </w:rPr>
        <w:t>Глав</w:t>
      </w:r>
      <w:r w:rsidR="006B0E08">
        <w:rPr>
          <w:szCs w:val="28"/>
        </w:rPr>
        <w:t>ы</w:t>
      </w:r>
      <w:r w:rsidRPr="00180D72">
        <w:rPr>
          <w:szCs w:val="28"/>
        </w:rPr>
        <w:t xml:space="preserve"> города Оренбурга                                             </w:t>
      </w:r>
      <w:r w:rsidR="00FA0193">
        <w:rPr>
          <w:szCs w:val="28"/>
        </w:rPr>
        <w:t xml:space="preserve"> </w:t>
      </w:r>
      <w:r w:rsidRPr="00180D72">
        <w:rPr>
          <w:szCs w:val="28"/>
        </w:rPr>
        <w:t xml:space="preserve">      </w:t>
      </w:r>
      <w:r>
        <w:rPr>
          <w:szCs w:val="28"/>
        </w:rPr>
        <w:t xml:space="preserve">         </w:t>
      </w:r>
      <w:r w:rsidR="008A2E97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D623B7">
        <w:rPr>
          <w:szCs w:val="28"/>
        </w:rPr>
        <w:t xml:space="preserve">   </w:t>
      </w:r>
      <w:r w:rsidR="008A2E97">
        <w:rPr>
          <w:szCs w:val="28"/>
        </w:rPr>
        <w:t xml:space="preserve">  </w:t>
      </w:r>
      <w:r w:rsidRPr="00180D72">
        <w:rPr>
          <w:szCs w:val="28"/>
        </w:rPr>
        <w:t xml:space="preserve">  </w:t>
      </w:r>
      <w:r w:rsidR="00CF2DBD">
        <w:rPr>
          <w:szCs w:val="28"/>
        </w:rPr>
        <w:t xml:space="preserve"> </w:t>
      </w:r>
      <w:r w:rsidRPr="00180D72">
        <w:rPr>
          <w:szCs w:val="28"/>
        </w:rPr>
        <w:t xml:space="preserve"> </w:t>
      </w:r>
      <w:r w:rsidR="006B0E08">
        <w:rPr>
          <w:szCs w:val="28"/>
        </w:rPr>
        <w:t>С.А. Салмин</w:t>
      </w:r>
    </w:p>
    <w:sectPr w:rsidR="00AD07A1" w:rsidRPr="00762857" w:rsidSect="007B7366">
      <w:pgSz w:w="11906" w:h="16838"/>
      <w:pgMar w:top="567" w:right="709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71E" w:rsidRDefault="00D3571E">
      <w:r>
        <w:separator/>
      </w:r>
    </w:p>
  </w:endnote>
  <w:endnote w:type="continuationSeparator" w:id="0">
    <w:p w:rsidR="00D3571E" w:rsidRDefault="00D3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71E" w:rsidRDefault="00D3571E">
      <w:r>
        <w:separator/>
      </w:r>
    </w:p>
  </w:footnote>
  <w:footnote w:type="continuationSeparator" w:id="0">
    <w:p w:rsidR="00D3571E" w:rsidRDefault="00D3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D2A6C"/>
    <w:multiLevelType w:val="singleLevel"/>
    <w:tmpl w:val="6A26C04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>
    <w:nsid w:val="19575FD9"/>
    <w:multiLevelType w:val="hybridMultilevel"/>
    <w:tmpl w:val="CE2604A4"/>
    <w:lvl w:ilvl="0" w:tplc="B5C84C9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660A3A"/>
    <w:multiLevelType w:val="singleLevel"/>
    <w:tmpl w:val="1466ED1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6D61AB1"/>
    <w:multiLevelType w:val="hybridMultilevel"/>
    <w:tmpl w:val="3ECA2ABA"/>
    <w:lvl w:ilvl="0" w:tplc="074E9E4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891C78"/>
    <w:multiLevelType w:val="hybridMultilevel"/>
    <w:tmpl w:val="FCB2FEA0"/>
    <w:lvl w:ilvl="0" w:tplc="B71AD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0A5D72"/>
    <w:multiLevelType w:val="singleLevel"/>
    <w:tmpl w:val="307A46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592DEB"/>
    <w:multiLevelType w:val="hybridMultilevel"/>
    <w:tmpl w:val="668455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64713"/>
    <w:multiLevelType w:val="hybridMultilevel"/>
    <w:tmpl w:val="D4CAC9F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F44E0"/>
    <w:multiLevelType w:val="multilevel"/>
    <w:tmpl w:val="81FE88A8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>
    <w:nsid w:val="475F5C24"/>
    <w:multiLevelType w:val="hybridMultilevel"/>
    <w:tmpl w:val="5DA4C02A"/>
    <w:lvl w:ilvl="0" w:tplc="8A763D92">
      <w:start w:val="1"/>
      <w:numFmt w:val="decimal"/>
      <w:lvlText w:val="%1."/>
      <w:lvlJc w:val="left"/>
      <w:pPr>
        <w:ind w:left="11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F5B0D60"/>
    <w:multiLevelType w:val="multilevel"/>
    <w:tmpl w:val="6EB461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>
    <w:nsid w:val="4F791A1D"/>
    <w:multiLevelType w:val="singleLevel"/>
    <w:tmpl w:val="0AA4A98C"/>
    <w:lvl w:ilvl="0">
      <w:start w:val="77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3">
    <w:nsid w:val="54EE71EE"/>
    <w:multiLevelType w:val="hybridMultilevel"/>
    <w:tmpl w:val="BB5409D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12D37"/>
    <w:multiLevelType w:val="singleLevel"/>
    <w:tmpl w:val="94DEAC22"/>
    <w:lvl w:ilvl="0">
      <w:start w:val="7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>
    <w:nsid w:val="5C795613"/>
    <w:multiLevelType w:val="multilevel"/>
    <w:tmpl w:val="B8D2C1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>
    <w:nsid w:val="66690868"/>
    <w:multiLevelType w:val="singleLevel"/>
    <w:tmpl w:val="4818427E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7">
    <w:nsid w:val="79032BFE"/>
    <w:multiLevelType w:val="hybridMultilevel"/>
    <w:tmpl w:val="2270ADA0"/>
    <w:lvl w:ilvl="0" w:tplc="8E3612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B77524C"/>
    <w:multiLevelType w:val="hybridMultilevel"/>
    <w:tmpl w:val="D03AC434"/>
    <w:lvl w:ilvl="0" w:tplc="C04A5A7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0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9"/>
  </w:num>
  <w:num w:numId="13">
    <w:abstractNumId w:val="15"/>
  </w:num>
  <w:num w:numId="14">
    <w:abstractNumId w:val="7"/>
  </w:num>
  <w:num w:numId="15">
    <w:abstractNumId w:val="4"/>
  </w:num>
  <w:num w:numId="16">
    <w:abstractNumId w:val="8"/>
  </w:num>
  <w:num w:numId="17">
    <w:abstractNumId w:val="13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A98"/>
    <w:rsid w:val="000004C3"/>
    <w:rsid w:val="0000050C"/>
    <w:rsid w:val="000018EB"/>
    <w:rsid w:val="00001DF6"/>
    <w:rsid w:val="00004F47"/>
    <w:rsid w:val="00010A52"/>
    <w:rsid w:val="00012002"/>
    <w:rsid w:val="00017605"/>
    <w:rsid w:val="000327E9"/>
    <w:rsid w:val="00035CCE"/>
    <w:rsid w:val="0003730A"/>
    <w:rsid w:val="00042BB0"/>
    <w:rsid w:val="00043C4C"/>
    <w:rsid w:val="0005050F"/>
    <w:rsid w:val="000573B6"/>
    <w:rsid w:val="000636FC"/>
    <w:rsid w:val="000647DF"/>
    <w:rsid w:val="00065BE9"/>
    <w:rsid w:val="00066397"/>
    <w:rsid w:val="00070ACE"/>
    <w:rsid w:val="0007297F"/>
    <w:rsid w:val="0008596E"/>
    <w:rsid w:val="00095E7E"/>
    <w:rsid w:val="000A141D"/>
    <w:rsid w:val="000A312F"/>
    <w:rsid w:val="000A55FE"/>
    <w:rsid w:val="000B0552"/>
    <w:rsid w:val="000B1C00"/>
    <w:rsid w:val="000B6C59"/>
    <w:rsid w:val="000B6D36"/>
    <w:rsid w:val="000B7A84"/>
    <w:rsid w:val="000C09B0"/>
    <w:rsid w:val="000C14D3"/>
    <w:rsid w:val="000C2875"/>
    <w:rsid w:val="000C4AAA"/>
    <w:rsid w:val="000C4E29"/>
    <w:rsid w:val="000D23EB"/>
    <w:rsid w:val="000D2DA0"/>
    <w:rsid w:val="000D30B8"/>
    <w:rsid w:val="000D313D"/>
    <w:rsid w:val="000E359D"/>
    <w:rsid w:val="000E4EDD"/>
    <w:rsid w:val="000E5EF6"/>
    <w:rsid w:val="000F0752"/>
    <w:rsid w:val="000F0DCF"/>
    <w:rsid w:val="000F24A5"/>
    <w:rsid w:val="000F3B04"/>
    <w:rsid w:val="000F5A07"/>
    <w:rsid w:val="00101453"/>
    <w:rsid w:val="00101F36"/>
    <w:rsid w:val="0010764C"/>
    <w:rsid w:val="001115D2"/>
    <w:rsid w:val="00116736"/>
    <w:rsid w:val="00123F0C"/>
    <w:rsid w:val="00125D5D"/>
    <w:rsid w:val="0013079D"/>
    <w:rsid w:val="001315BC"/>
    <w:rsid w:val="00134195"/>
    <w:rsid w:val="00137903"/>
    <w:rsid w:val="00155897"/>
    <w:rsid w:val="00155CBF"/>
    <w:rsid w:val="001618B5"/>
    <w:rsid w:val="00163C85"/>
    <w:rsid w:val="00164B29"/>
    <w:rsid w:val="00167433"/>
    <w:rsid w:val="001700FC"/>
    <w:rsid w:val="001705E9"/>
    <w:rsid w:val="00170EDB"/>
    <w:rsid w:val="00180D72"/>
    <w:rsid w:val="00185017"/>
    <w:rsid w:val="00186F52"/>
    <w:rsid w:val="00191503"/>
    <w:rsid w:val="001978F3"/>
    <w:rsid w:val="001A184C"/>
    <w:rsid w:val="001A29D8"/>
    <w:rsid w:val="001A4CD7"/>
    <w:rsid w:val="001B230D"/>
    <w:rsid w:val="001C056C"/>
    <w:rsid w:val="001C0E1C"/>
    <w:rsid w:val="001C5EC3"/>
    <w:rsid w:val="001C7DE8"/>
    <w:rsid w:val="001D07D2"/>
    <w:rsid w:val="001D27EA"/>
    <w:rsid w:val="001D2AAA"/>
    <w:rsid w:val="001D2BEF"/>
    <w:rsid w:val="001D3BB4"/>
    <w:rsid w:val="001D3F14"/>
    <w:rsid w:val="001D42E0"/>
    <w:rsid w:val="001D56D0"/>
    <w:rsid w:val="001D599B"/>
    <w:rsid w:val="001D7935"/>
    <w:rsid w:val="001E65A5"/>
    <w:rsid w:val="001F1F04"/>
    <w:rsid w:val="001F7444"/>
    <w:rsid w:val="002010A5"/>
    <w:rsid w:val="00202855"/>
    <w:rsid w:val="00202CE6"/>
    <w:rsid w:val="00203B3F"/>
    <w:rsid w:val="00205307"/>
    <w:rsid w:val="00205C77"/>
    <w:rsid w:val="00206C89"/>
    <w:rsid w:val="002075EB"/>
    <w:rsid w:val="00210A55"/>
    <w:rsid w:val="00211918"/>
    <w:rsid w:val="00214F6C"/>
    <w:rsid w:val="0021704D"/>
    <w:rsid w:val="002232DB"/>
    <w:rsid w:val="00223687"/>
    <w:rsid w:val="002243E6"/>
    <w:rsid w:val="00232A68"/>
    <w:rsid w:val="00232CE0"/>
    <w:rsid w:val="0023361A"/>
    <w:rsid w:val="002352E0"/>
    <w:rsid w:val="00241914"/>
    <w:rsid w:val="0024218B"/>
    <w:rsid w:val="00242B34"/>
    <w:rsid w:val="0024482F"/>
    <w:rsid w:val="00246688"/>
    <w:rsid w:val="00247BCC"/>
    <w:rsid w:val="0025000B"/>
    <w:rsid w:val="002558E7"/>
    <w:rsid w:val="00264DB6"/>
    <w:rsid w:val="002650C3"/>
    <w:rsid w:val="002710E6"/>
    <w:rsid w:val="002739BD"/>
    <w:rsid w:val="00274740"/>
    <w:rsid w:val="0028573F"/>
    <w:rsid w:val="00286684"/>
    <w:rsid w:val="00286AB0"/>
    <w:rsid w:val="00287DBF"/>
    <w:rsid w:val="00293F21"/>
    <w:rsid w:val="00294475"/>
    <w:rsid w:val="002966BF"/>
    <w:rsid w:val="002A1D71"/>
    <w:rsid w:val="002A2336"/>
    <w:rsid w:val="002A6DB3"/>
    <w:rsid w:val="002A7219"/>
    <w:rsid w:val="002B0A63"/>
    <w:rsid w:val="002B1BC3"/>
    <w:rsid w:val="002B3744"/>
    <w:rsid w:val="002B7E41"/>
    <w:rsid w:val="002C1322"/>
    <w:rsid w:val="002D1FC3"/>
    <w:rsid w:val="002D2992"/>
    <w:rsid w:val="002D51D2"/>
    <w:rsid w:val="002D5593"/>
    <w:rsid w:val="002D79CB"/>
    <w:rsid w:val="002E0AE9"/>
    <w:rsid w:val="002E46FD"/>
    <w:rsid w:val="002E47CB"/>
    <w:rsid w:val="002E563C"/>
    <w:rsid w:val="002F1655"/>
    <w:rsid w:val="002F332B"/>
    <w:rsid w:val="002F7055"/>
    <w:rsid w:val="002F7AB5"/>
    <w:rsid w:val="002F7D78"/>
    <w:rsid w:val="00301423"/>
    <w:rsid w:val="00301BC0"/>
    <w:rsid w:val="00303D7A"/>
    <w:rsid w:val="00306EC4"/>
    <w:rsid w:val="00310547"/>
    <w:rsid w:val="00312137"/>
    <w:rsid w:val="00312289"/>
    <w:rsid w:val="00312B2C"/>
    <w:rsid w:val="003137C5"/>
    <w:rsid w:val="00315403"/>
    <w:rsid w:val="00316382"/>
    <w:rsid w:val="003247ED"/>
    <w:rsid w:val="00325BD7"/>
    <w:rsid w:val="00326586"/>
    <w:rsid w:val="003321CD"/>
    <w:rsid w:val="00332732"/>
    <w:rsid w:val="003349FC"/>
    <w:rsid w:val="00337FED"/>
    <w:rsid w:val="00340A1E"/>
    <w:rsid w:val="00343DE2"/>
    <w:rsid w:val="0034585D"/>
    <w:rsid w:val="00345A9D"/>
    <w:rsid w:val="0035490F"/>
    <w:rsid w:val="00355DD6"/>
    <w:rsid w:val="00361889"/>
    <w:rsid w:val="00361E18"/>
    <w:rsid w:val="00365F60"/>
    <w:rsid w:val="00380DBF"/>
    <w:rsid w:val="00384B1E"/>
    <w:rsid w:val="00391B6F"/>
    <w:rsid w:val="00393C4E"/>
    <w:rsid w:val="00396605"/>
    <w:rsid w:val="003A1C67"/>
    <w:rsid w:val="003A5CC2"/>
    <w:rsid w:val="003A6A8D"/>
    <w:rsid w:val="003B1CF6"/>
    <w:rsid w:val="003B24E9"/>
    <w:rsid w:val="003C0967"/>
    <w:rsid w:val="003C3C16"/>
    <w:rsid w:val="003C5E26"/>
    <w:rsid w:val="003D0E57"/>
    <w:rsid w:val="003D619E"/>
    <w:rsid w:val="003E1AA7"/>
    <w:rsid w:val="003E4015"/>
    <w:rsid w:val="003E563F"/>
    <w:rsid w:val="003E606E"/>
    <w:rsid w:val="003F0C30"/>
    <w:rsid w:val="003F13FE"/>
    <w:rsid w:val="003F1E42"/>
    <w:rsid w:val="003F35CB"/>
    <w:rsid w:val="003F4C9F"/>
    <w:rsid w:val="003F59CC"/>
    <w:rsid w:val="0040395A"/>
    <w:rsid w:val="00405C21"/>
    <w:rsid w:val="0040679D"/>
    <w:rsid w:val="00407C64"/>
    <w:rsid w:val="00411937"/>
    <w:rsid w:val="004165CE"/>
    <w:rsid w:val="004170E2"/>
    <w:rsid w:val="00422D32"/>
    <w:rsid w:val="004260F3"/>
    <w:rsid w:val="00431F36"/>
    <w:rsid w:val="004376CB"/>
    <w:rsid w:val="00437892"/>
    <w:rsid w:val="00446AB0"/>
    <w:rsid w:val="004619A0"/>
    <w:rsid w:val="00461B0B"/>
    <w:rsid w:val="00461D53"/>
    <w:rsid w:val="00463E4A"/>
    <w:rsid w:val="004645C4"/>
    <w:rsid w:val="0046576F"/>
    <w:rsid w:val="004753AC"/>
    <w:rsid w:val="00475737"/>
    <w:rsid w:val="004857B5"/>
    <w:rsid w:val="004900D8"/>
    <w:rsid w:val="0049290A"/>
    <w:rsid w:val="00493AE1"/>
    <w:rsid w:val="00496FF0"/>
    <w:rsid w:val="004A1104"/>
    <w:rsid w:val="004A33AB"/>
    <w:rsid w:val="004A59B6"/>
    <w:rsid w:val="004B06D1"/>
    <w:rsid w:val="004B0EEB"/>
    <w:rsid w:val="004B3973"/>
    <w:rsid w:val="004B4ADC"/>
    <w:rsid w:val="004B4EF6"/>
    <w:rsid w:val="004C01DB"/>
    <w:rsid w:val="004C4810"/>
    <w:rsid w:val="004C5AD1"/>
    <w:rsid w:val="004C7E5F"/>
    <w:rsid w:val="004D046D"/>
    <w:rsid w:val="004D14A8"/>
    <w:rsid w:val="004D1E53"/>
    <w:rsid w:val="004D5B7E"/>
    <w:rsid w:val="004D5F39"/>
    <w:rsid w:val="004E7BEF"/>
    <w:rsid w:val="004F0F4C"/>
    <w:rsid w:val="004F1504"/>
    <w:rsid w:val="004F38D7"/>
    <w:rsid w:val="004F496C"/>
    <w:rsid w:val="00501DFB"/>
    <w:rsid w:val="00502E56"/>
    <w:rsid w:val="00503FA3"/>
    <w:rsid w:val="00512D4E"/>
    <w:rsid w:val="00512E49"/>
    <w:rsid w:val="00514B99"/>
    <w:rsid w:val="00514E88"/>
    <w:rsid w:val="00524F77"/>
    <w:rsid w:val="005267EB"/>
    <w:rsid w:val="00527C85"/>
    <w:rsid w:val="005310A1"/>
    <w:rsid w:val="00532A1C"/>
    <w:rsid w:val="00533CE8"/>
    <w:rsid w:val="00541145"/>
    <w:rsid w:val="005416D7"/>
    <w:rsid w:val="00544A4E"/>
    <w:rsid w:val="005456E0"/>
    <w:rsid w:val="00553D8D"/>
    <w:rsid w:val="00556E1B"/>
    <w:rsid w:val="0056068C"/>
    <w:rsid w:val="005667C5"/>
    <w:rsid w:val="0056769F"/>
    <w:rsid w:val="00570B3A"/>
    <w:rsid w:val="005778BD"/>
    <w:rsid w:val="005804F3"/>
    <w:rsid w:val="005817FC"/>
    <w:rsid w:val="00582513"/>
    <w:rsid w:val="005840D4"/>
    <w:rsid w:val="005854D6"/>
    <w:rsid w:val="005901AC"/>
    <w:rsid w:val="00593852"/>
    <w:rsid w:val="0059655D"/>
    <w:rsid w:val="00597279"/>
    <w:rsid w:val="005A5754"/>
    <w:rsid w:val="005B0D5D"/>
    <w:rsid w:val="005B13D9"/>
    <w:rsid w:val="005B368D"/>
    <w:rsid w:val="005B40A0"/>
    <w:rsid w:val="005B7C6B"/>
    <w:rsid w:val="005C0E98"/>
    <w:rsid w:val="005C216C"/>
    <w:rsid w:val="005C2937"/>
    <w:rsid w:val="005C3886"/>
    <w:rsid w:val="005C65C2"/>
    <w:rsid w:val="005C6A8B"/>
    <w:rsid w:val="005D1032"/>
    <w:rsid w:val="005D1694"/>
    <w:rsid w:val="005D2CC4"/>
    <w:rsid w:val="005D5099"/>
    <w:rsid w:val="005D53E9"/>
    <w:rsid w:val="005D6365"/>
    <w:rsid w:val="005D77F2"/>
    <w:rsid w:val="005E00EA"/>
    <w:rsid w:val="005E3641"/>
    <w:rsid w:val="005E4FE0"/>
    <w:rsid w:val="005E7F50"/>
    <w:rsid w:val="005F03EA"/>
    <w:rsid w:val="005F0AE1"/>
    <w:rsid w:val="005F232B"/>
    <w:rsid w:val="005F2BCC"/>
    <w:rsid w:val="005F6537"/>
    <w:rsid w:val="00601DE1"/>
    <w:rsid w:val="00604805"/>
    <w:rsid w:val="00605CBD"/>
    <w:rsid w:val="006060C3"/>
    <w:rsid w:val="00611217"/>
    <w:rsid w:val="006216B7"/>
    <w:rsid w:val="00621DCA"/>
    <w:rsid w:val="00623628"/>
    <w:rsid w:val="006242E9"/>
    <w:rsid w:val="00626F7E"/>
    <w:rsid w:val="00630A88"/>
    <w:rsid w:val="00634431"/>
    <w:rsid w:val="0064088B"/>
    <w:rsid w:val="006411B2"/>
    <w:rsid w:val="00641347"/>
    <w:rsid w:val="00642011"/>
    <w:rsid w:val="00652DA4"/>
    <w:rsid w:val="006536CE"/>
    <w:rsid w:val="0065419F"/>
    <w:rsid w:val="00660DA4"/>
    <w:rsid w:val="0066319D"/>
    <w:rsid w:val="00666530"/>
    <w:rsid w:val="0067131D"/>
    <w:rsid w:val="00671A24"/>
    <w:rsid w:val="00672FAC"/>
    <w:rsid w:val="00673489"/>
    <w:rsid w:val="006743F7"/>
    <w:rsid w:val="00675FE8"/>
    <w:rsid w:val="00676C5E"/>
    <w:rsid w:val="00676FEC"/>
    <w:rsid w:val="00677426"/>
    <w:rsid w:val="00681706"/>
    <w:rsid w:val="006833B4"/>
    <w:rsid w:val="006912EA"/>
    <w:rsid w:val="00692B8B"/>
    <w:rsid w:val="00693C5A"/>
    <w:rsid w:val="0069457E"/>
    <w:rsid w:val="00694802"/>
    <w:rsid w:val="00694A98"/>
    <w:rsid w:val="00696CF6"/>
    <w:rsid w:val="006A0472"/>
    <w:rsid w:val="006A5F43"/>
    <w:rsid w:val="006A68FB"/>
    <w:rsid w:val="006A69A0"/>
    <w:rsid w:val="006A71B6"/>
    <w:rsid w:val="006A7497"/>
    <w:rsid w:val="006B0E08"/>
    <w:rsid w:val="006B1AD0"/>
    <w:rsid w:val="006B3700"/>
    <w:rsid w:val="006B7B35"/>
    <w:rsid w:val="006C087A"/>
    <w:rsid w:val="006C3CD0"/>
    <w:rsid w:val="006C4C1E"/>
    <w:rsid w:val="006C7BDE"/>
    <w:rsid w:val="006D7B00"/>
    <w:rsid w:val="006E2B81"/>
    <w:rsid w:val="006E36F1"/>
    <w:rsid w:val="006E659F"/>
    <w:rsid w:val="006E6E5B"/>
    <w:rsid w:val="006F09C0"/>
    <w:rsid w:val="006F1D7D"/>
    <w:rsid w:val="006F2812"/>
    <w:rsid w:val="006F3186"/>
    <w:rsid w:val="006F5C1A"/>
    <w:rsid w:val="006F63DA"/>
    <w:rsid w:val="006F6B02"/>
    <w:rsid w:val="006F7B4D"/>
    <w:rsid w:val="0070561F"/>
    <w:rsid w:val="00705C71"/>
    <w:rsid w:val="00711FA3"/>
    <w:rsid w:val="007145B6"/>
    <w:rsid w:val="0071752E"/>
    <w:rsid w:val="00720C96"/>
    <w:rsid w:val="00720EB6"/>
    <w:rsid w:val="007234D8"/>
    <w:rsid w:val="007237B8"/>
    <w:rsid w:val="00724EBD"/>
    <w:rsid w:val="007255D9"/>
    <w:rsid w:val="00727A89"/>
    <w:rsid w:val="0073408B"/>
    <w:rsid w:val="00735040"/>
    <w:rsid w:val="00736DD9"/>
    <w:rsid w:val="007373C8"/>
    <w:rsid w:val="00742A7A"/>
    <w:rsid w:val="00745C9C"/>
    <w:rsid w:val="00751608"/>
    <w:rsid w:val="007524DD"/>
    <w:rsid w:val="00753EDC"/>
    <w:rsid w:val="0075444A"/>
    <w:rsid w:val="00762857"/>
    <w:rsid w:val="00766AF4"/>
    <w:rsid w:val="00773038"/>
    <w:rsid w:val="00773250"/>
    <w:rsid w:val="0077430B"/>
    <w:rsid w:val="007768C3"/>
    <w:rsid w:val="00776ADB"/>
    <w:rsid w:val="00777CCD"/>
    <w:rsid w:val="00783E7C"/>
    <w:rsid w:val="007852E5"/>
    <w:rsid w:val="00786112"/>
    <w:rsid w:val="007878FF"/>
    <w:rsid w:val="007A076A"/>
    <w:rsid w:val="007A46B0"/>
    <w:rsid w:val="007A631E"/>
    <w:rsid w:val="007A6CFC"/>
    <w:rsid w:val="007B04F7"/>
    <w:rsid w:val="007B68CD"/>
    <w:rsid w:val="007B7366"/>
    <w:rsid w:val="007B7DF2"/>
    <w:rsid w:val="007C2214"/>
    <w:rsid w:val="007C4EC3"/>
    <w:rsid w:val="007C6214"/>
    <w:rsid w:val="007D070E"/>
    <w:rsid w:val="007D248E"/>
    <w:rsid w:val="007D28B1"/>
    <w:rsid w:val="007D3220"/>
    <w:rsid w:val="007D52F1"/>
    <w:rsid w:val="007D70B4"/>
    <w:rsid w:val="007E0FAF"/>
    <w:rsid w:val="007E292C"/>
    <w:rsid w:val="007E36F3"/>
    <w:rsid w:val="007E48CF"/>
    <w:rsid w:val="007E4C2B"/>
    <w:rsid w:val="007E6883"/>
    <w:rsid w:val="007F437A"/>
    <w:rsid w:val="00804597"/>
    <w:rsid w:val="00805875"/>
    <w:rsid w:val="00805EE2"/>
    <w:rsid w:val="00806F7E"/>
    <w:rsid w:val="00814865"/>
    <w:rsid w:val="008156AA"/>
    <w:rsid w:val="0081664A"/>
    <w:rsid w:val="008233F8"/>
    <w:rsid w:val="00824011"/>
    <w:rsid w:val="00824A18"/>
    <w:rsid w:val="00826154"/>
    <w:rsid w:val="00831A87"/>
    <w:rsid w:val="00837271"/>
    <w:rsid w:val="0084062A"/>
    <w:rsid w:val="00840B52"/>
    <w:rsid w:val="00844ECA"/>
    <w:rsid w:val="00845F59"/>
    <w:rsid w:val="0085348E"/>
    <w:rsid w:val="00853C09"/>
    <w:rsid w:val="00855EEC"/>
    <w:rsid w:val="00856345"/>
    <w:rsid w:val="00856857"/>
    <w:rsid w:val="008653C5"/>
    <w:rsid w:val="00865BFD"/>
    <w:rsid w:val="00867470"/>
    <w:rsid w:val="00870712"/>
    <w:rsid w:val="00877307"/>
    <w:rsid w:val="0088702C"/>
    <w:rsid w:val="008A177F"/>
    <w:rsid w:val="008A2E97"/>
    <w:rsid w:val="008A7EE4"/>
    <w:rsid w:val="008B1BC5"/>
    <w:rsid w:val="008B1EC5"/>
    <w:rsid w:val="008B2DF2"/>
    <w:rsid w:val="008B4BCD"/>
    <w:rsid w:val="008C6036"/>
    <w:rsid w:val="008D0706"/>
    <w:rsid w:val="008D1FDB"/>
    <w:rsid w:val="008D589E"/>
    <w:rsid w:val="008D6237"/>
    <w:rsid w:val="008E0C2F"/>
    <w:rsid w:val="008E69AF"/>
    <w:rsid w:val="008E6EA9"/>
    <w:rsid w:val="008F24E3"/>
    <w:rsid w:val="008F38F9"/>
    <w:rsid w:val="008F6973"/>
    <w:rsid w:val="00900789"/>
    <w:rsid w:val="00906A4D"/>
    <w:rsid w:val="00907C7B"/>
    <w:rsid w:val="00911B6E"/>
    <w:rsid w:val="00913A2B"/>
    <w:rsid w:val="00921377"/>
    <w:rsid w:val="0093327D"/>
    <w:rsid w:val="0093390B"/>
    <w:rsid w:val="00936D6B"/>
    <w:rsid w:val="00937EE8"/>
    <w:rsid w:val="00944DB4"/>
    <w:rsid w:val="00945229"/>
    <w:rsid w:val="00950047"/>
    <w:rsid w:val="0095115F"/>
    <w:rsid w:val="0095407D"/>
    <w:rsid w:val="00956737"/>
    <w:rsid w:val="0096369E"/>
    <w:rsid w:val="0096405A"/>
    <w:rsid w:val="00964222"/>
    <w:rsid w:val="00966A43"/>
    <w:rsid w:val="00973860"/>
    <w:rsid w:val="00974D05"/>
    <w:rsid w:val="009767C3"/>
    <w:rsid w:val="009777EE"/>
    <w:rsid w:val="00983965"/>
    <w:rsid w:val="00984530"/>
    <w:rsid w:val="0098470F"/>
    <w:rsid w:val="00987126"/>
    <w:rsid w:val="00991279"/>
    <w:rsid w:val="00991DC2"/>
    <w:rsid w:val="00996874"/>
    <w:rsid w:val="0099695E"/>
    <w:rsid w:val="00997BE9"/>
    <w:rsid w:val="009A1F52"/>
    <w:rsid w:val="009A2946"/>
    <w:rsid w:val="009A4A1F"/>
    <w:rsid w:val="009A5491"/>
    <w:rsid w:val="009A6961"/>
    <w:rsid w:val="009B08F4"/>
    <w:rsid w:val="009B1B34"/>
    <w:rsid w:val="009B27F7"/>
    <w:rsid w:val="009C0D32"/>
    <w:rsid w:val="009C1A3C"/>
    <w:rsid w:val="009C3606"/>
    <w:rsid w:val="009C5BA0"/>
    <w:rsid w:val="009D3D2F"/>
    <w:rsid w:val="009D4C43"/>
    <w:rsid w:val="009D60D9"/>
    <w:rsid w:val="009E0709"/>
    <w:rsid w:val="009E5DD6"/>
    <w:rsid w:val="009F1503"/>
    <w:rsid w:val="009F7F05"/>
    <w:rsid w:val="00A0386D"/>
    <w:rsid w:val="00A0656F"/>
    <w:rsid w:val="00A06814"/>
    <w:rsid w:val="00A0776A"/>
    <w:rsid w:val="00A10A07"/>
    <w:rsid w:val="00A13107"/>
    <w:rsid w:val="00A161FD"/>
    <w:rsid w:val="00A176F7"/>
    <w:rsid w:val="00A22179"/>
    <w:rsid w:val="00A223FF"/>
    <w:rsid w:val="00A2592B"/>
    <w:rsid w:val="00A272BB"/>
    <w:rsid w:val="00A41566"/>
    <w:rsid w:val="00A43FB6"/>
    <w:rsid w:val="00A44445"/>
    <w:rsid w:val="00A444A2"/>
    <w:rsid w:val="00A45C8E"/>
    <w:rsid w:val="00A47CD3"/>
    <w:rsid w:val="00A507FC"/>
    <w:rsid w:val="00A51E8E"/>
    <w:rsid w:val="00A54319"/>
    <w:rsid w:val="00A567C7"/>
    <w:rsid w:val="00A57D95"/>
    <w:rsid w:val="00A62942"/>
    <w:rsid w:val="00A63323"/>
    <w:rsid w:val="00A65901"/>
    <w:rsid w:val="00A664E4"/>
    <w:rsid w:val="00A67425"/>
    <w:rsid w:val="00A77354"/>
    <w:rsid w:val="00A77A47"/>
    <w:rsid w:val="00A809CE"/>
    <w:rsid w:val="00A83294"/>
    <w:rsid w:val="00A85120"/>
    <w:rsid w:val="00A8780A"/>
    <w:rsid w:val="00A87F69"/>
    <w:rsid w:val="00A9182E"/>
    <w:rsid w:val="00A930DA"/>
    <w:rsid w:val="00A94BA0"/>
    <w:rsid w:val="00AA004A"/>
    <w:rsid w:val="00AA531F"/>
    <w:rsid w:val="00AB35A1"/>
    <w:rsid w:val="00AB456C"/>
    <w:rsid w:val="00AB529B"/>
    <w:rsid w:val="00AC007F"/>
    <w:rsid w:val="00AC06D0"/>
    <w:rsid w:val="00AC1694"/>
    <w:rsid w:val="00AC5B32"/>
    <w:rsid w:val="00AD01F1"/>
    <w:rsid w:val="00AD07A1"/>
    <w:rsid w:val="00AD2EB5"/>
    <w:rsid w:val="00AD413F"/>
    <w:rsid w:val="00AD6764"/>
    <w:rsid w:val="00AE1BA7"/>
    <w:rsid w:val="00AE21A4"/>
    <w:rsid w:val="00AF6B26"/>
    <w:rsid w:val="00AF703F"/>
    <w:rsid w:val="00AF746B"/>
    <w:rsid w:val="00B00B8B"/>
    <w:rsid w:val="00B011D8"/>
    <w:rsid w:val="00B02624"/>
    <w:rsid w:val="00B03505"/>
    <w:rsid w:val="00B04346"/>
    <w:rsid w:val="00B05485"/>
    <w:rsid w:val="00B13942"/>
    <w:rsid w:val="00B14B86"/>
    <w:rsid w:val="00B16628"/>
    <w:rsid w:val="00B16FD5"/>
    <w:rsid w:val="00B21D9D"/>
    <w:rsid w:val="00B24976"/>
    <w:rsid w:val="00B26AC7"/>
    <w:rsid w:val="00B2733D"/>
    <w:rsid w:val="00B27D8A"/>
    <w:rsid w:val="00B3365E"/>
    <w:rsid w:val="00B34C21"/>
    <w:rsid w:val="00B408D6"/>
    <w:rsid w:val="00B45850"/>
    <w:rsid w:val="00B50E2A"/>
    <w:rsid w:val="00B51C8B"/>
    <w:rsid w:val="00B52ACC"/>
    <w:rsid w:val="00B53738"/>
    <w:rsid w:val="00B557E5"/>
    <w:rsid w:val="00B55BED"/>
    <w:rsid w:val="00B6703B"/>
    <w:rsid w:val="00B703A4"/>
    <w:rsid w:val="00B72941"/>
    <w:rsid w:val="00B7368E"/>
    <w:rsid w:val="00B76935"/>
    <w:rsid w:val="00B77359"/>
    <w:rsid w:val="00B86260"/>
    <w:rsid w:val="00B87F89"/>
    <w:rsid w:val="00B92D02"/>
    <w:rsid w:val="00B952BB"/>
    <w:rsid w:val="00BA0BBD"/>
    <w:rsid w:val="00BA19C6"/>
    <w:rsid w:val="00BA2EEE"/>
    <w:rsid w:val="00BA4C62"/>
    <w:rsid w:val="00BA4D83"/>
    <w:rsid w:val="00BA5D3C"/>
    <w:rsid w:val="00BB2715"/>
    <w:rsid w:val="00BB3DB8"/>
    <w:rsid w:val="00BB5912"/>
    <w:rsid w:val="00BB5DFE"/>
    <w:rsid w:val="00BC03E8"/>
    <w:rsid w:val="00BC12C7"/>
    <w:rsid w:val="00BC1FF3"/>
    <w:rsid w:val="00BC38FF"/>
    <w:rsid w:val="00BC41B3"/>
    <w:rsid w:val="00BC766B"/>
    <w:rsid w:val="00BD264A"/>
    <w:rsid w:val="00BD3E1D"/>
    <w:rsid w:val="00BE1FA3"/>
    <w:rsid w:val="00BE27FF"/>
    <w:rsid w:val="00BE3F46"/>
    <w:rsid w:val="00BE76B0"/>
    <w:rsid w:val="00BF0AF1"/>
    <w:rsid w:val="00BF223C"/>
    <w:rsid w:val="00BF2765"/>
    <w:rsid w:val="00C00DB6"/>
    <w:rsid w:val="00C012CB"/>
    <w:rsid w:val="00C0744B"/>
    <w:rsid w:val="00C07F65"/>
    <w:rsid w:val="00C106B3"/>
    <w:rsid w:val="00C1235D"/>
    <w:rsid w:val="00C13CBF"/>
    <w:rsid w:val="00C13F31"/>
    <w:rsid w:val="00C15CEE"/>
    <w:rsid w:val="00C17FE1"/>
    <w:rsid w:val="00C2334D"/>
    <w:rsid w:val="00C24C5E"/>
    <w:rsid w:val="00C25038"/>
    <w:rsid w:val="00C25827"/>
    <w:rsid w:val="00C2713E"/>
    <w:rsid w:val="00C32A13"/>
    <w:rsid w:val="00C4046D"/>
    <w:rsid w:val="00C42D7A"/>
    <w:rsid w:val="00C43739"/>
    <w:rsid w:val="00C4731E"/>
    <w:rsid w:val="00C505DC"/>
    <w:rsid w:val="00C50A0D"/>
    <w:rsid w:val="00C5219E"/>
    <w:rsid w:val="00C66210"/>
    <w:rsid w:val="00C73B98"/>
    <w:rsid w:val="00C76943"/>
    <w:rsid w:val="00C76CA2"/>
    <w:rsid w:val="00C777FA"/>
    <w:rsid w:val="00C80E4C"/>
    <w:rsid w:val="00C82073"/>
    <w:rsid w:val="00C82414"/>
    <w:rsid w:val="00C8440A"/>
    <w:rsid w:val="00C85D3F"/>
    <w:rsid w:val="00C8650C"/>
    <w:rsid w:val="00C87637"/>
    <w:rsid w:val="00C87E3B"/>
    <w:rsid w:val="00C9109F"/>
    <w:rsid w:val="00C9133E"/>
    <w:rsid w:val="00C947D0"/>
    <w:rsid w:val="00C9705A"/>
    <w:rsid w:val="00C97AFF"/>
    <w:rsid w:val="00CA1CF3"/>
    <w:rsid w:val="00CA25E3"/>
    <w:rsid w:val="00CA4185"/>
    <w:rsid w:val="00CA7795"/>
    <w:rsid w:val="00CB099D"/>
    <w:rsid w:val="00CB0FA9"/>
    <w:rsid w:val="00CB2740"/>
    <w:rsid w:val="00CB5BD6"/>
    <w:rsid w:val="00CB75B7"/>
    <w:rsid w:val="00CC038D"/>
    <w:rsid w:val="00CC151F"/>
    <w:rsid w:val="00CC2DF0"/>
    <w:rsid w:val="00CC39AF"/>
    <w:rsid w:val="00CC65E0"/>
    <w:rsid w:val="00CC6778"/>
    <w:rsid w:val="00CC6BE7"/>
    <w:rsid w:val="00CC7D49"/>
    <w:rsid w:val="00CD0167"/>
    <w:rsid w:val="00CD05DE"/>
    <w:rsid w:val="00CD1267"/>
    <w:rsid w:val="00CD4AC4"/>
    <w:rsid w:val="00CD72F2"/>
    <w:rsid w:val="00CE1F8F"/>
    <w:rsid w:val="00CE3249"/>
    <w:rsid w:val="00CE54F8"/>
    <w:rsid w:val="00CE5A96"/>
    <w:rsid w:val="00CF0547"/>
    <w:rsid w:val="00CF1565"/>
    <w:rsid w:val="00CF2DBD"/>
    <w:rsid w:val="00CF5DF2"/>
    <w:rsid w:val="00CF78B4"/>
    <w:rsid w:val="00D05159"/>
    <w:rsid w:val="00D05334"/>
    <w:rsid w:val="00D100A7"/>
    <w:rsid w:val="00D122CB"/>
    <w:rsid w:val="00D212B3"/>
    <w:rsid w:val="00D22868"/>
    <w:rsid w:val="00D25384"/>
    <w:rsid w:val="00D265C9"/>
    <w:rsid w:val="00D26C38"/>
    <w:rsid w:val="00D3051C"/>
    <w:rsid w:val="00D31FAF"/>
    <w:rsid w:val="00D333DF"/>
    <w:rsid w:val="00D3571E"/>
    <w:rsid w:val="00D35F2A"/>
    <w:rsid w:val="00D35FB6"/>
    <w:rsid w:val="00D40B70"/>
    <w:rsid w:val="00D42868"/>
    <w:rsid w:val="00D508D0"/>
    <w:rsid w:val="00D50F4E"/>
    <w:rsid w:val="00D53951"/>
    <w:rsid w:val="00D5457A"/>
    <w:rsid w:val="00D54883"/>
    <w:rsid w:val="00D551FE"/>
    <w:rsid w:val="00D55C4A"/>
    <w:rsid w:val="00D55D08"/>
    <w:rsid w:val="00D57BC1"/>
    <w:rsid w:val="00D6181E"/>
    <w:rsid w:val="00D623B7"/>
    <w:rsid w:val="00D62C90"/>
    <w:rsid w:val="00D66C9C"/>
    <w:rsid w:val="00D67293"/>
    <w:rsid w:val="00D70520"/>
    <w:rsid w:val="00D7313D"/>
    <w:rsid w:val="00D73744"/>
    <w:rsid w:val="00D86D13"/>
    <w:rsid w:val="00D918AA"/>
    <w:rsid w:val="00D91A70"/>
    <w:rsid w:val="00D92F69"/>
    <w:rsid w:val="00D9709D"/>
    <w:rsid w:val="00DA11E5"/>
    <w:rsid w:val="00DA4C06"/>
    <w:rsid w:val="00DA5215"/>
    <w:rsid w:val="00DA6217"/>
    <w:rsid w:val="00DA7A9F"/>
    <w:rsid w:val="00DB0D18"/>
    <w:rsid w:val="00DB10C5"/>
    <w:rsid w:val="00DB2E1F"/>
    <w:rsid w:val="00DB533B"/>
    <w:rsid w:val="00DB63B5"/>
    <w:rsid w:val="00DC1B13"/>
    <w:rsid w:val="00DC2042"/>
    <w:rsid w:val="00DC5E4B"/>
    <w:rsid w:val="00DC72AD"/>
    <w:rsid w:val="00DD0697"/>
    <w:rsid w:val="00DD660A"/>
    <w:rsid w:val="00DE04F4"/>
    <w:rsid w:val="00DE36C9"/>
    <w:rsid w:val="00DE42E3"/>
    <w:rsid w:val="00DE57D3"/>
    <w:rsid w:val="00DF13BD"/>
    <w:rsid w:val="00DF2196"/>
    <w:rsid w:val="00DF2606"/>
    <w:rsid w:val="00DF27DE"/>
    <w:rsid w:val="00DF6064"/>
    <w:rsid w:val="00DF6821"/>
    <w:rsid w:val="00DF7420"/>
    <w:rsid w:val="00E0625D"/>
    <w:rsid w:val="00E06AC0"/>
    <w:rsid w:val="00E06E77"/>
    <w:rsid w:val="00E1467D"/>
    <w:rsid w:val="00E14D95"/>
    <w:rsid w:val="00E17453"/>
    <w:rsid w:val="00E216E9"/>
    <w:rsid w:val="00E24A7A"/>
    <w:rsid w:val="00E24B52"/>
    <w:rsid w:val="00E26023"/>
    <w:rsid w:val="00E27FB4"/>
    <w:rsid w:val="00E33382"/>
    <w:rsid w:val="00E35E8B"/>
    <w:rsid w:val="00E411D7"/>
    <w:rsid w:val="00E4166F"/>
    <w:rsid w:val="00E4576C"/>
    <w:rsid w:val="00E50295"/>
    <w:rsid w:val="00E528B2"/>
    <w:rsid w:val="00E53727"/>
    <w:rsid w:val="00E5379F"/>
    <w:rsid w:val="00E55A78"/>
    <w:rsid w:val="00E578F7"/>
    <w:rsid w:val="00E606A7"/>
    <w:rsid w:val="00E61D54"/>
    <w:rsid w:val="00E66069"/>
    <w:rsid w:val="00E661DA"/>
    <w:rsid w:val="00E66647"/>
    <w:rsid w:val="00E67546"/>
    <w:rsid w:val="00E71F8C"/>
    <w:rsid w:val="00E7379F"/>
    <w:rsid w:val="00E76A37"/>
    <w:rsid w:val="00E80123"/>
    <w:rsid w:val="00E81AD4"/>
    <w:rsid w:val="00E8315A"/>
    <w:rsid w:val="00E8493C"/>
    <w:rsid w:val="00E8538F"/>
    <w:rsid w:val="00E8589A"/>
    <w:rsid w:val="00E861E7"/>
    <w:rsid w:val="00E86F5D"/>
    <w:rsid w:val="00E90299"/>
    <w:rsid w:val="00E93A77"/>
    <w:rsid w:val="00E96A5E"/>
    <w:rsid w:val="00EA1175"/>
    <w:rsid w:val="00EA33BD"/>
    <w:rsid w:val="00EA3AAB"/>
    <w:rsid w:val="00EA4E3C"/>
    <w:rsid w:val="00EA5A98"/>
    <w:rsid w:val="00EB7F02"/>
    <w:rsid w:val="00EC484B"/>
    <w:rsid w:val="00EC5BD1"/>
    <w:rsid w:val="00ED0127"/>
    <w:rsid w:val="00ED1ECF"/>
    <w:rsid w:val="00ED2170"/>
    <w:rsid w:val="00ED2AA3"/>
    <w:rsid w:val="00ED4A3C"/>
    <w:rsid w:val="00EE2040"/>
    <w:rsid w:val="00EE3A3C"/>
    <w:rsid w:val="00EF11F0"/>
    <w:rsid w:val="00EF19C4"/>
    <w:rsid w:val="00EF1B9D"/>
    <w:rsid w:val="00F004B3"/>
    <w:rsid w:val="00F02FA8"/>
    <w:rsid w:val="00F04347"/>
    <w:rsid w:val="00F052AD"/>
    <w:rsid w:val="00F065B1"/>
    <w:rsid w:val="00F0729A"/>
    <w:rsid w:val="00F10DFF"/>
    <w:rsid w:val="00F120EC"/>
    <w:rsid w:val="00F12149"/>
    <w:rsid w:val="00F17BBC"/>
    <w:rsid w:val="00F23D4B"/>
    <w:rsid w:val="00F23D96"/>
    <w:rsid w:val="00F25D87"/>
    <w:rsid w:val="00F27696"/>
    <w:rsid w:val="00F3575B"/>
    <w:rsid w:val="00F35ABC"/>
    <w:rsid w:val="00F402F9"/>
    <w:rsid w:val="00F4455C"/>
    <w:rsid w:val="00F447EF"/>
    <w:rsid w:val="00F44A4C"/>
    <w:rsid w:val="00F466C1"/>
    <w:rsid w:val="00F52DAC"/>
    <w:rsid w:val="00F53506"/>
    <w:rsid w:val="00F53A78"/>
    <w:rsid w:val="00F56FFB"/>
    <w:rsid w:val="00F76FAB"/>
    <w:rsid w:val="00F77291"/>
    <w:rsid w:val="00F77C1F"/>
    <w:rsid w:val="00F80F6D"/>
    <w:rsid w:val="00F93004"/>
    <w:rsid w:val="00FA0193"/>
    <w:rsid w:val="00FA11C4"/>
    <w:rsid w:val="00FA6343"/>
    <w:rsid w:val="00FA737E"/>
    <w:rsid w:val="00FB1CDA"/>
    <w:rsid w:val="00FB4996"/>
    <w:rsid w:val="00FB4FA3"/>
    <w:rsid w:val="00FB6181"/>
    <w:rsid w:val="00FC31A1"/>
    <w:rsid w:val="00FC5936"/>
    <w:rsid w:val="00FC7C60"/>
    <w:rsid w:val="00FD317A"/>
    <w:rsid w:val="00FD4CCF"/>
    <w:rsid w:val="00FD78C2"/>
    <w:rsid w:val="00FE00B3"/>
    <w:rsid w:val="00FF1194"/>
    <w:rsid w:val="00FF25AB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ADF908-E587-48B5-B159-BCF77538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left="4962" w:hanging="4962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left="5387" w:hanging="5387"/>
    </w:pPr>
    <w:rPr>
      <w:b/>
      <w:sz w:val="32"/>
    </w:rPr>
  </w:style>
  <w:style w:type="paragraph" w:styleId="a7">
    <w:name w:val="Body Text"/>
    <w:basedOn w:val="a"/>
    <w:pPr>
      <w:ind w:right="141"/>
    </w:pPr>
    <w:rPr>
      <w:lang w:val="en-US"/>
    </w:rPr>
  </w:style>
  <w:style w:type="paragraph" w:styleId="20">
    <w:name w:val="Body Text 2"/>
    <w:basedOn w:val="a"/>
    <w:pPr>
      <w:ind w:right="850"/>
    </w:pPr>
    <w:rPr>
      <w:lang w:val="en-US"/>
    </w:rPr>
  </w:style>
  <w:style w:type="paragraph" w:styleId="3">
    <w:name w:val="Body Text 3"/>
    <w:basedOn w:val="a"/>
    <w:pPr>
      <w:ind w:right="425"/>
    </w:pPr>
  </w:style>
  <w:style w:type="paragraph" w:styleId="21">
    <w:name w:val="Body Text Indent 2"/>
    <w:basedOn w:val="a"/>
    <w:pPr>
      <w:ind w:hanging="720"/>
    </w:pPr>
  </w:style>
  <w:style w:type="paragraph" w:styleId="30">
    <w:name w:val="Body Text Indent 3"/>
    <w:basedOn w:val="a"/>
    <w:link w:val="31"/>
    <w:pPr>
      <w:spacing w:line="360" w:lineRule="auto"/>
      <w:ind w:firstLine="851"/>
      <w:jc w:val="both"/>
    </w:pPr>
    <w:rPr>
      <w:snapToGrid w:val="0"/>
      <w:lang w:val="x-none" w:eastAsia="x-none"/>
    </w:rPr>
  </w:style>
  <w:style w:type="paragraph" w:styleId="a8">
    <w:name w:val="Balloon Text"/>
    <w:basedOn w:val="a"/>
    <w:semiHidden/>
    <w:rsid w:val="00EA5A98"/>
    <w:rPr>
      <w:rFonts w:ascii="Tahoma" w:hAnsi="Tahoma" w:cs="Tahoma"/>
      <w:sz w:val="16"/>
      <w:szCs w:val="16"/>
    </w:rPr>
  </w:style>
  <w:style w:type="character" w:customStyle="1" w:styleId="FontStyle23">
    <w:name w:val="Font Style23"/>
    <w:rsid w:val="005B40A0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5B40A0"/>
    <w:pPr>
      <w:widowControl w:val="0"/>
      <w:autoSpaceDE w:val="0"/>
      <w:autoSpaceDN w:val="0"/>
      <w:adjustRightInd w:val="0"/>
      <w:spacing w:line="482" w:lineRule="exact"/>
      <w:ind w:firstLine="71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5B40A0"/>
    <w:pPr>
      <w:widowControl w:val="0"/>
      <w:autoSpaceDE w:val="0"/>
      <w:autoSpaceDN w:val="0"/>
      <w:adjustRightInd w:val="0"/>
      <w:spacing w:line="482" w:lineRule="exact"/>
      <w:ind w:firstLine="562"/>
      <w:jc w:val="both"/>
    </w:pPr>
    <w:rPr>
      <w:sz w:val="24"/>
      <w:szCs w:val="24"/>
    </w:rPr>
  </w:style>
  <w:style w:type="paragraph" w:customStyle="1" w:styleId="ConsPlusTitle">
    <w:name w:val="ConsPlusTitle"/>
    <w:rsid w:val="00974D0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9">
    <w:name w:val="Гипертекстовая ссылка"/>
    <w:uiPriority w:val="99"/>
    <w:rsid w:val="009A2946"/>
    <w:rPr>
      <w:color w:val="008000"/>
    </w:rPr>
  </w:style>
  <w:style w:type="paragraph" w:customStyle="1" w:styleId="aa">
    <w:name w:val="Прижатый влево"/>
    <w:basedOn w:val="a"/>
    <w:next w:val="a"/>
    <w:uiPriority w:val="99"/>
    <w:rsid w:val="009A294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Цветовое выделение"/>
    <w:uiPriority w:val="99"/>
    <w:rsid w:val="00E14D95"/>
    <w:rPr>
      <w:b/>
      <w:bCs/>
      <w:color w:val="000080"/>
    </w:rPr>
  </w:style>
  <w:style w:type="paragraph" w:customStyle="1" w:styleId="ac">
    <w:name w:val="Нормальный (таблица)"/>
    <w:basedOn w:val="a"/>
    <w:next w:val="a"/>
    <w:uiPriority w:val="99"/>
    <w:rsid w:val="00E14D9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31">
    <w:name w:val="Основной текст с отступом 3 Знак"/>
    <w:link w:val="30"/>
    <w:rsid w:val="0005050F"/>
    <w:rPr>
      <w:snapToGrid w:val="0"/>
      <w:sz w:val="28"/>
    </w:rPr>
  </w:style>
  <w:style w:type="table" w:styleId="ad">
    <w:name w:val="Table Grid"/>
    <w:basedOn w:val="a1"/>
    <w:rsid w:val="00913A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ode"/>
    <w:uiPriority w:val="99"/>
    <w:unhideWhenUsed/>
    <w:rsid w:val="00A0776A"/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rsid w:val="00D57BC1"/>
    <w:rPr>
      <w:color w:val="0000FF"/>
      <w:u w:val="single"/>
    </w:rPr>
  </w:style>
  <w:style w:type="paragraph" w:customStyle="1" w:styleId="ConsPlusNormal">
    <w:name w:val="ConsPlusNormal"/>
    <w:rsid w:val="00E8493C"/>
    <w:pPr>
      <w:autoSpaceDE w:val="0"/>
      <w:autoSpaceDN w:val="0"/>
      <w:adjustRightInd w:val="0"/>
    </w:pPr>
    <w:rPr>
      <w:sz w:val="28"/>
      <w:szCs w:val="28"/>
    </w:rPr>
  </w:style>
  <w:style w:type="character" w:styleId="af">
    <w:name w:val="Strong"/>
    <w:uiPriority w:val="22"/>
    <w:qFormat/>
    <w:rsid w:val="0067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&#1040;&#1076;&#1084;&#1080;&#1085;&#1080;&#1089;&#1090;&#1088;&#1072;&#1090;&#1086;&#1088;\&#1051;&#1080;&#1095;&#1085;&#1072;&#1103;\12345\Ubarova\&#1064;&#1072;&#1073;&#1083;&#1086;&#1085;%20&#1043;&#1059;&#1040;&#104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EC4-327B-4BA2-B114-C5419C9F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ГУАГ</Template>
  <TotalTime>0</TotalTime>
  <Pages>1</Pages>
  <Words>206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12345</dc:creator>
  <cp:keywords/>
  <cp:lastModifiedBy>Клименко Елена Борисовна</cp:lastModifiedBy>
  <cp:revision>2</cp:revision>
  <cp:lastPrinted>2019-12-09T10:22:00Z</cp:lastPrinted>
  <dcterms:created xsi:type="dcterms:W3CDTF">2022-02-08T04:28:00Z</dcterms:created>
  <dcterms:modified xsi:type="dcterms:W3CDTF">2022-02-08T04:28:00Z</dcterms:modified>
</cp:coreProperties>
</file>